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B9CC8" w14:textId="30A834AF"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BB2A18">
        <w:rPr>
          <w:rFonts w:ascii="Arial" w:hAnsi="Arial" w:cs="Arial"/>
          <w:b/>
          <w:bCs/>
          <w:sz w:val="24"/>
        </w:rPr>
        <w:t>08719</w:t>
      </w:r>
      <w:bookmarkStart w:id="0" w:name="_GoBack"/>
      <w:bookmarkEnd w:id="0"/>
    </w:p>
    <w:p w14:paraId="600A7979" w14:textId="3B170AA6" w:rsidR="00527192" w:rsidRPr="00B36AED" w:rsidRDefault="000F61A6" w:rsidP="00527192">
      <w:pPr>
        <w:tabs>
          <w:tab w:val="left" w:pos="1985"/>
        </w:tabs>
        <w:spacing w:after="0"/>
        <w:jc w:val="both"/>
        <w:rPr>
          <w:rFonts w:ascii="Arial" w:hAnsi="Arial" w:cs="Arial"/>
          <w:b/>
          <w:bCs/>
          <w:sz w:val="24"/>
        </w:rPr>
      </w:pPr>
      <w:r w:rsidRPr="000F61A6">
        <w:rPr>
          <w:rFonts w:ascii="Arial" w:hAnsi="Arial" w:cs="Arial"/>
          <w:b/>
          <w:bCs/>
          <w:sz w:val="24"/>
        </w:rPr>
        <w:t xml:space="preserve">Gothenburg, Sweden, August 20th – 24th, 2018 </w:t>
      </w:r>
      <w:r w:rsidR="00527192" w:rsidRPr="003438EF">
        <w:rPr>
          <w:rFonts w:ascii="Arial" w:hAnsi="Arial" w:cs="Arial"/>
          <w:b/>
          <w:bCs/>
          <w:sz w:val="24"/>
        </w:rPr>
        <w:t>2018</w:t>
      </w:r>
      <w:r w:rsidR="00527192" w:rsidRPr="00B36AED">
        <w:rPr>
          <w:rFonts w:ascii="Arial" w:hAnsi="Arial" w:cs="Arial"/>
          <w:b/>
          <w:bCs/>
          <w:sz w:val="24"/>
        </w:rPr>
        <w:t xml:space="preserve"> </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6F05DE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983EEB">
        <w:rPr>
          <w:rFonts w:ascii="Arial" w:eastAsia="Malgun Gothic" w:hAnsi="Arial" w:cs="Arial"/>
          <w:b/>
          <w:sz w:val="24"/>
          <w:lang w:val="en-US" w:eastAsia="ko-KR"/>
        </w:rPr>
        <w:t>Beam Management Overhead and Latency Reduction</w:t>
      </w:r>
    </w:p>
    <w:p w14:paraId="442797E2" w14:textId="6EF98B62"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E7A5711"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 xml:space="preserve">RAN #80 meeting, a new </w:t>
      </w:r>
      <w:r w:rsidR="00CC60AA">
        <w:rPr>
          <w:sz w:val="22"/>
          <w:szCs w:val="22"/>
          <w:lang w:eastAsia="zh-CN"/>
        </w:rPr>
        <w:t>WI on MIMO</w:t>
      </w:r>
      <w:r w:rsidR="001D32E8">
        <w:rPr>
          <w:sz w:val="22"/>
          <w:szCs w:val="22"/>
          <w:lang w:eastAsia="zh-CN"/>
        </w:rPr>
        <w:t xml:space="preserve"> has been approv</w:t>
      </w:r>
      <w:r w:rsidR="00CC60AA">
        <w:rPr>
          <w:sz w:val="22"/>
          <w:szCs w:val="22"/>
          <w:lang w:eastAsia="zh-CN"/>
        </w:rPr>
        <w:t>ed. [1] The objective for this W</w:t>
      </w:r>
      <w:r w:rsidR="001D32E8">
        <w:rPr>
          <w:sz w:val="22"/>
          <w:szCs w:val="22"/>
          <w:lang w:eastAsia="zh-CN"/>
        </w:rPr>
        <w:t>I is as follows.</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63AADB70" w14:textId="77777777" w:rsidR="00886FC5" w:rsidRPr="00401C76" w:rsidRDefault="00886FC5"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886FC5" w:rsidRPr="00401C76" w:rsidRDefault="00886FC5" w:rsidP="00CC60AA">
                            <w:pPr>
                              <w:spacing w:after="0"/>
                              <w:rPr>
                                <w:bCs/>
                              </w:rPr>
                            </w:pPr>
                          </w:p>
                          <w:p w14:paraId="2A3ADADD" w14:textId="77777777" w:rsidR="00886FC5" w:rsidRPr="00401C76" w:rsidRDefault="00886FC5"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886FC5" w:rsidRPr="00401C76" w:rsidRDefault="00886FC5"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886FC5" w:rsidRPr="00401C76" w:rsidRDefault="00886FC5"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19A3EC3F"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886FC5" w:rsidRPr="00401C76" w:rsidRDefault="00886FC5"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886FC5" w:rsidRPr="00401C76" w:rsidRDefault="00886FC5"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886FC5" w:rsidRPr="00401C76" w:rsidRDefault="00886FC5"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886FC5" w:rsidRPr="001B2960" w:rsidRDefault="00886FC5" w:rsidP="00CC60AA">
                            <w:pPr>
                              <w:numPr>
                                <w:ilvl w:val="2"/>
                                <w:numId w:val="61"/>
                              </w:numPr>
                              <w:snapToGrid w:val="0"/>
                              <w:spacing w:after="120"/>
                              <w:ind w:right="-99"/>
                              <w:textAlignment w:val="auto"/>
                              <w:rPr>
                                <w:lang w:eastAsia="ko-KR"/>
                              </w:rPr>
                            </w:pPr>
                            <w:r w:rsidRPr="00401C76">
                              <w:rPr>
                                <w:rFonts w:hint="eastAsia"/>
                                <w:lang w:eastAsia="ko-KR"/>
                              </w:rPr>
                              <w:t>Specify a beam failure recovery for SCell based on the beam failure recovery specified in Rel-15</w:t>
                            </w:r>
                          </w:p>
                          <w:p w14:paraId="1DDEB004" w14:textId="77777777" w:rsidR="00886FC5" w:rsidRPr="00401C76" w:rsidRDefault="00886FC5" w:rsidP="00CC60AA">
                            <w:pPr>
                              <w:numPr>
                                <w:ilvl w:val="2"/>
                                <w:numId w:val="61"/>
                              </w:numPr>
                              <w:snapToGrid w:val="0"/>
                              <w:spacing w:after="120"/>
                              <w:ind w:right="-99"/>
                              <w:textAlignment w:val="auto"/>
                              <w:rPr>
                                <w:lang w:eastAsia="ko-KR"/>
                              </w:rPr>
                            </w:pPr>
                            <w:r w:rsidRPr="00FF6E4F">
                              <w:rPr>
                                <w:rFonts w:eastAsia="Malgun Gothic" w:hint="eastAsia"/>
                                <w:lang w:eastAsia="ko-KR"/>
                              </w:rPr>
                              <w:t>Specify measurement and reporting of either L1-RSRQ or L1-SINR</w:t>
                            </w:r>
                          </w:p>
                          <w:p w14:paraId="03133C42" w14:textId="77777777" w:rsidR="00886FC5" w:rsidRPr="00401C76" w:rsidRDefault="00886FC5" w:rsidP="00CC60AA">
                            <w:pPr>
                              <w:numPr>
                                <w:ilvl w:val="1"/>
                                <w:numId w:val="61"/>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886FC5" w:rsidRPr="00401C76" w:rsidRDefault="00886FC5"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63AADB70" w14:textId="77777777" w:rsidR="00886FC5" w:rsidRPr="00401C76" w:rsidRDefault="00886FC5" w:rsidP="00CC60AA">
                      <w:pPr>
                        <w:spacing w:after="0"/>
                        <w:rPr>
                          <w:lang w:eastAsia="ko-KR"/>
                        </w:rPr>
                      </w:pPr>
                      <w:r w:rsidRPr="00401C76">
                        <w:rPr>
                          <w:lang w:eastAsia="ko-KR"/>
                        </w:rPr>
                        <w:t xml:space="preserve">The work item aims to specify the enhancements identified for NR MIMO. The detailed objectives are as follows. </w:t>
                      </w:r>
                    </w:p>
                    <w:p w14:paraId="2CB155F1" w14:textId="77777777" w:rsidR="00886FC5" w:rsidRPr="00401C76" w:rsidRDefault="00886FC5" w:rsidP="00CC60AA">
                      <w:pPr>
                        <w:spacing w:after="0"/>
                        <w:rPr>
                          <w:bCs/>
                        </w:rPr>
                      </w:pPr>
                    </w:p>
                    <w:p w14:paraId="2A3ADADD" w14:textId="77777777" w:rsidR="00886FC5" w:rsidRPr="00401C76" w:rsidRDefault="00886FC5" w:rsidP="00CC60AA">
                      <w:pPr>
                        <w:numPr>
                          <w:ilvl w:val="0"/>
                          <w:numId w:val="61"/>
                        </w:numPr>
                        <w:snapToGrid w:val="0"/>
                        <w:spacing w:after="120"/>
                        <w:ind w:right="-99"/>
                        <w:textAlignment w:val="auto"/>
                        <w:rPr>
                          <w:color w:val="000000"/>
                          <w:lang w:eastAsia="ko-KR"/>
                        </w:rPr>
                      </w:pPr>
                      <w:r w:rsidRPr="00401C76">
                        <w:rPr>
                          <w:color w:val="000000"/>
                          <w:lang w:eastAsia="ko-KR"/>
                        </w:rPr>
                        <w:t>Extend specification support in the following areas [RAN1]</w:t>
                      </w:r>
                    </w:p>
                    <w:p w14:paraId="2EEB21BC" w14:textId="77777777" w:rsidR="00886FC5" w:rsidRPr="00401C76" w:rsidRDefault="00886FC5" w:rsidP="00CC60AA">
                      <w:pPr>
                        <w:numPr>
                          <w:ilvl w:val="1"/>
                          <w:numId w:val="61"/>
                        </w:numPr>
                        <w:snapToGrid w:val="0"/>
                        <w:spacing w:after="120"/>
                        <w:ind w:right="-99"/>
                        <w:textAlignment w:val="auto"/>
                        <w:rPr>
                          <w:lang w:eastAsia="ko-KR"/>
                        </w:rPr>
                      </w:pPr>
                      <w:r w:rsidRPr="00401C76">
                        <w:rPr>
                          <w:color w:val="000000"/>
                          <w:lang w:eastAsia="ko-KR"/>
                        </w:rPr>
                        <w:t>Enhancements on MU-MIMO support:</w:t>
                      </w:r>
                    </w:p>
                    <w:p w14:paraId="0D79EDC9" w14:textId="77777777" w:rsidR="00886FC5" w:rsidRPr="00401C76" w:rsidRDefault="00886FC5" w:rsidP="00CC60AA">
                      <w:pPr>
                        <w:numPr>
                          <w:ilvl w:val="2"/>
                          <w:numId w:val="61"/>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19A3EC3F"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40AAF784" w14:textId="77777777" w:rsidR="00886FC5" w:rsidRPr="00401C76" w:rsidRDefault="00886FC5" w:rsidP="00CC60AA">
                      <w:pPr>
                        <w:numPr>
                          <w:ilvl w:val="1"/>
                          <w:numId w:val="61"/>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9E6597E" w14:textId="77777777" w:rsidR="00886FC5" w:rsidRPr="00401C76" w:rsidRDefault="00886FC5" w:rsidP="00CC60AA">
                      <w:pPr>
                        <w:numPr>
                          <w:ilvl w:val="2"/>
                          <w:numId w:val="61"/>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15042F1C"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5C901438" w14:textId="77777777" w:rsidR="00886FC5" w:rsidRPr="00401C76" w:rsidRDefault="00886FC5" w:rsidP="00CC60AA">
                      <w:pPr>
                        <w:numPr>
                          <w:ilvl w:val="1"/>
                          <w:numId w:val="61"/>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E649A63"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4838CFA" w14:textId="77777777" w:rsidR="00886FC5" w:rsidRPr="00401C76" w:rsidRDefault="00886FC5" w:rsidP="00CC60AA">
                      <w:pPr>
                        <w:numPr>
                          <w:ilvl w:val="2"/>
                          <w:numId w:val="61"/>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15C41177" w14:textId="77777777" w:rsidR="00886FC5" w:rsidRPr="001B2960" w:rsidRDefault="00886FC5" w:rsidP="00CC60AA">
                      <w:pPr>
                        <w:numPr>
                          <w:ilvl w:val="2"/>
                          <w:numId w:val="61"/>
                        </w:numPr>
                        <w:snapToGrid w:val="0"/>
                        <w:spacing w:after="120"/>
                        <w:ind w:right="-99"/>
                        <w:textAlignment w:val="auto"/>
                        <w:rPr>
                          <w:lang w:eastAsia="ko-KR"/>
                        </w:rPr>
                      </w:pPr>
                      <w:r w:rsidRPr="00401C76">
                        <w:rPr>
                          <w:rFonts w:hint="eastAsia"/>
                          <w:lang w:eastAsia="ko-KR"/>
                        </w:rPr>
                        <w:t>Specify a beam failure recovery for SCell based on the beam failure recovery specified in Rel-15</w:t>
                      </w:r>
                    </w:p>
                    <w:p w14:paraId="1DDEB004" w14:textId="77777777" w:rsidR="00886FC5" w:rsidRPr="00401C76" w:rsidRDefault="00886FC5" w:rsidP="00CC60AA">
                      <w:pPr>
                        <w:numPr>
                          <w:ilvl w:val="2"/>
                          <w:numId w:val="61"/>
                        </w:numPr>
                        <w:snapToGrid w:val="0"/>
                        <w:spacing w:after="120"/>
                        <w:ind w:right="-99"/>
                        <w:textAlignment w:val="auto"/>
                        <w:rPr>
                          <w:lang w:eastAsia="ko-KR"/>
                        </w:rPr>
                      </w:pPr>
                      <w:r w:rsidRPr="00FF6E4F">
                        <w:rPr>
                          <w:rFonts w:eastAsia="Malgun Gothic" w:hint="eastAsia"/>
                          <w:lang w:eastAsia="ko-KR"/>
                        </w:rPr>
                        <w:t>Specify measurement and reporting of either L1-RSRQ or L1-SINR</w:t>
                      </w:r>
                    </w:p>
                    <w:p w14:paraId="03133C42" w14:textId="77777777" w:rsidR="00886FC5" w:rsidRPr="00401C76" w:rsidRDefault="00886FC5" w:rsidP="00CC60AA">
                      <w:pPr>
                        <w:numPr>
                          <w:ilvl w:val="1"/>
                          <w:numId w:val="61"/>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14:paraId="13FB694D" w14:textId="77777777" w:rsidR="00886FC5" w:rsidRPr="00401C76" w:rsidRDefault="00886FC5" w:rsidP="00CC60AA">
                      <w:pPr>
                        <w:numPr>
                          <w:ilvl w:val="1"/>
                          <w:numId w:val="61"/>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v:textbox>
                <w10:anchorlock/>
              </v:shape>
            </w:pict>
          </mc:Fallback>
        </mc:AlternateContent>
      </w:r>
    </w:p>
    <w:p w14:paraId="28D0451C" w14:textId="779E4018"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886FC5">
        <w:rPr>
          <w:sz w:val="22"/>
          <w:szCs w:val="22"/>
          <w:lang w:eastAsia="zh-CN"/>
        </w:rPr>
        <w:t>uplink and downlink beam management latency and overhead reduction</w:t>
      </w:r>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0D0DD328" w14:textId="2FF53751" w:rsidR="00886FC5" w:rsidRDefault="00886FC5" w:rsidP="00886FC5">
      <w:pPr>
        <w:pStyle w:val="Heading2"/>
      </w:pPr>
      <w:r>
        <w:t>2.1 Downlink Beam Management</w:t>
      </w:r>
    </w:p>
    <w:p w14:paraId="52F56AD9" w14:textId="18DE388D" w:rsidR="00886FC5" w:rsidRDefault="00886FC5" w:rsidP="00BA2A31">
      <w:pPr>
        <w:ind w:firstLine="284"/>
        <w:jc w:val="both"/>
        <w:rPr>
          <w:sz w:val="22"/>
          <w:szCs w:val="22"/>
        </w:rPr>
      </w:pPr>
      <w:r>
        <w:rPr>
          <w:sz w:val="22"/>
          <w:szCs w:val="22"/>
        </w:rPr>
        <w:t>In Rel-15, downlink beam measurement is based on SSB/CSI-RS, and downlink beam indication is TCI centric. A SSB can take 4 symbols, and a CSI-RS resource can occupy 1 symbol. Hence the minimal beam measurement granularity could be 1 symbol. To reduce the overhead and latency for beam measurement, one possible way is to use a smaller granularity. The 1-port CSI-RS supports IFDMA based signal structure, which can create some repetitions as shown in Figure 1.</w:t>
      </w:r>
    </w:p>
    <w:p w14:paraId="47464B38" w14:textId="1DABB490" w:rsidR="00886FC5" w:rsidRDefault="000B4749" w:rsidP="00886FC5">
      <w:pPr>
        <w:ind w:firstLine="284"/>
        <w:jc w:val="center"/>
      </w:pPr>
      <w:r>
        <w:object w:dxaOrig="8544" w:dyaOrig="6960" w14:anchorId="5D0C9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238.05pt" o:ole="">
            <v:imagedata r:id="rId11" o:title=""/>
          </v:shape>
          <o:OLEObject Type="Embed" ProgID="Visio.Drawing.15" ShapeID="_x0000_i1025" DrawAspect="Content" ObjectID="_1595318201" r:id="rId12"/>
        </w:object>
      </w:r>
    </w:p>
    <w:p w14:paraId="6EC07AEF" w14:textId="4C33210E" w:rsidR="00886FC5" w:rsidRPr="00BE05F0" w:rsidRDefault="00886FC5" w:rsidP="00886FC5">
      <w:pPr>
        <w:ind w:firstLine="284"/>
        <w:jc w:val="center"/>
        <w:rPr>
          <w:b/>
          <w:sz w:val="21"/>
          <w:szCs w:val="22"/>
          <w:lang w:eastAsia="zh-CN"/>
        </w:rPr>
      </w:pPr>
      <w:r>
        <w:rPr>
          <w:b/>
          <w:sz w:val="21"/>
          <w:szCs w:val="22"/>
          <w:lang w:eastAsia="zh-CN"/>
        </w:rPr>
        <w:t>Figure 1: IFDMA based CSI-</w:t>
      </w:r>
      <w:r w:rsidRPr="00BE05F0">
        <w:rPr>
          <w:b/>
          <w:sz w:val="21"/>
          <w:szCs w:val="22"/>
          <w:lang w:eastAsia="zh-CN"/>
        </w:rPr>
        <w:t>RS</w:t>
      </w:r>
    </w:p>
    <w:p w14:paraId="391CC541" w14:textId="3AF2DC0D" w:rsidR="00886FC5" w:rsidRDefault="000B4749" w:rsidP="00BA2A31">
      <w:pPr>
        <w:ind w:firstLine="284"/>
        <w:jc w:val="both"/>
        <w:rPr>
          <w:sz w:val="22"/>
          <w:szCs w:val="22"/>
        </w:rPr>
      </w:pPr>
      <w:r>
        <w:rPr>
          <w:sz w:val="22"/>
          <w:szCs w:val="22"/>
        </w:rPr>
        <w:t>Then as shown in Figure 2, in time domain, the IFDMA based CSI-RS can be divided into multiple Time Units (TUs), where each beam can be applied to one or multiple TUs.</w:t>
      </w:r>
      <w:r w:rsidR="00C334D8">
        <w:rPr>
          <w:sz w:val="22"/>
          <w:szCs w:val="22"/>
        </w:rPr>
        <w:t xml:space="preserve"> Then to measure the quality of a beam, only 1/4 symbol is required. So for beam measurement 75% overhead and latency can be reduced.</w:t>
      </w:r>
    </w:p>
    <w:p w14:paraId="0CA95FAF" w14:textId="5F836AD5" w:rsidR="000B4749" w:rsidRDefault="000B4749" w:rsidP="00BA2A31">
      <w:pPr>
        <w:ind w:firstLine="284"/>
        <w:jc w:val="both"/>
        <w:rPr>
          <w:sz w:val="22"/>
          <w:szCs w:val="22"/>
        </w:rPr>
      </w:pPr>
      <w:r>
        <w:object w:dxaOrig="9193" w:dyaOrig="2065" w14:anchorId="445DDA10">
          <v:shape id="_x0000_i1026" type="#_x0000_t75" style="width:459.65pt;height:103.25pt" o:ole="">
            <v:imagedata r:id="rId13" o:title=""/>
          </v:shape>
          <o:OLEObject Type="Embed" ProgID="Visio.Drawing.15" ShapeID="_x0000_i1026" DrawAspect="Content" ObjectID="_1595318202" r:id="rId14"/>
        </w:object>
      </w:r>
    </w:p>
    <w:p w14:paraId="390D6969" w14:textId="608FB130" w:rsidR="000B4749" w:rsidRPr="00BE05F0" w:rsidRDefault="000B4749" w:rsidP="000B4749">
      <w:pPr>
        <w:ind w:firstLine="284"/>
        <w:jc w:val="center"/>
        <w:rPr>
          <w:b/>
          <w:sz w:val="21"/>
          <w:szCs w:val="22"/>
          <w:lang w:eastAsia="zh-CN"/>
        </w:rPr>
      </w:pPr>
      <w:r>
        <w:rPr>
          <w:b/>
          <w:sz w:val="21"/>
          <w:szCs w:val="22"/>
          <w:lang w:eastAsia="zh-CN"/>
        </w:rPr>
        <w:t>Figure 2: Beam Sweeping in TU Level</w:t>
      </w:r>
    </w:p>
    <w:p w14:paraId="3EA57080" w14:textId="73283AAA" w:rsidR="008F5085" w:rsidRDefault="00C334D8" w:rsidP="008F5085">
      <w:pPr>
        <w:ind w:firstLine="284"/>
        <w:jc w:val="both"/>
        <w:rPr>
          <w:sz w:val="22"/>
          <w:szCs w:val="22"/>
        </w:rPr>
      </w:pPr>
      <w:r>
        <w:rPr>
          <w:sz w:val="22"/>
          <w:szCs w:val="22"/>
        </w:rPr>
        <w:t xml:space="preserve">Figure 3 and Figure 4 illustrates some simulation results for smaller beam sweeping granularity. It can be observed </w:t>
      </w:r>
      <w:r w:rsidR="00A7120A">
        <w:rPr>
          <w:sz w:val="22"/>
          <w:szCs w:val="22"/>
        </w:rPr>
        <w:t xml:space="preserve">that the performance between 0.25 symbol beam sweeping granularity and Rel-15 1 symbol beam sweeping granularity could be </w:t>
      </w:r>
      <w:r w:rsidR="008F5085">
        <w:rPr>
          <w:sz w:val="22"/>
          <w:szCs w:val="22"/>
        </w:rPr>
        <w:t xml:space="preserve">quite </w:t>
      </w:r>
      <w:r w:rsidR="00A7120A">
        <w:rPr>
          <w:sz w:val="22"/>
          <w:szCs w:val="22"/>
        </w:rPr>
        <w:t>closed.</w:t>
      </w:r>
      <w:r w:rsidR="008F5085">
        <w:rPr>
          <w:sz w:val="22"/>
          <w:szCs w:val="22"/>
        </w:rPr>
        <w:t xml:space="preserve"> The detail simulation assumption is shown in Table A-1. Hence to reduce downlink beam measurement overhead and latency, a smaller beam sweeping granularity (less than 1 symbol) should be supported.</w:t>
      </w:r>
    </w:p>
    <w:p w14:paraId="05A9B837" w14:textId="77777777" w:rsidR="008F5085" w:rsidRDefault="008F5085" w:rsidP="008F5085">
      <w:pPr>
        <w:ind w:firstLine="284"/>
        <w:jc w:val="center"/>
        <w:rPr>
          <w:sz w:val="22"/>
          <w:szCs w:val="22"/>
        </w:rPr>
        <w:sectPr w:rsidR="008F5085"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22099322" w14:textId="1223E235" w:rsidR="008F5085" w:rsidRDefault="008F5085" w:rsidP="008F5085">
      <w:pPr>
        <w:ind w:firstLine="284"/>
        <w:jc w:val="center"/>
        <w:rPr>
          <w:sz w:val="22"/>
          <w:szCs w:val="22"/>
        </w:rPr>
      </w:pPr>
      <w:r w:rsidRPr="008F5085">
        <w:rPr>
          <w:noProof/>
          <w:sz w:val="22"/>
          <w:szCs w:val="22"/>
          <w:lang w:val="en-US" w:eastAsia="zh-CN"/>
        </w:rPr>
        <w:lastRenderedPageBreak/>
        <w:drawing>
          <wp:inline distT="0" distB="0" distL="0" distR="0" wp14:anchorId="572975D7" wp14:editId="74C7CD5C">
            <wp:extent cx="2520000" cy="18890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67A7A741" w14:textId="6414733D" w:rsidR="008F5085" w:rsidRPr="008F5085" w:rsidRDefault="008F5085" w:rsidP="008F5085">
      <w:pPr>
        <w:ind w:firstLine="284"/>
        <w:jc w:val="center"/>
        <w:rPr>
          <w:b/>
          <w:sz w:val="22"/>
          <w:szCs w:val="22"/>
        </w:rPr>
      </w:pPr>
      <w:r w:rsidRPr="008F5085">
        <w:rPr>
          <w:b/>
          <w:sz w:val="22"/>
          <w:szCs w:val="22"/>
        </w:rPr>
        <w:t>Figure 3: Simulation results for beam refinement for CDL-A</w:t>
      </w:r>
    </w:p>
    <w:p w14:paraId="01AF0D94" w14:textId="0E017E18" w:rsidR="008F5085" w:rsidRDefault="008F5085" w:rsidP="008F5085">
      <w:pPr>
        <w:ind w:firstLine="284"/>
        <w:jc w:val="center"/>
        <w:rPr>
          <w:sz w:val="22"/>
          <w:szCs w:val="22"/>
        </w:rPr>
      </w:pPr>
      <w:r w:rsidRPr="008F5085">
        <w:rPr>
          <w:noProof/>
          <w:sz w:val="22"/>
          <w:szCs w:val="22"/>
          <w:lang w:val="en-US" w:eastAsia="zh-CN"/>
        </w:rPr>
        <w:drawing>
          <wp:inline distT="0" distB="0" distL="0" distR="0" wp14:anchorId="6BFCBBAA" wp14:editId="1522581D">
            <wp:extent cx="2520000" cy="1889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01FCE769" w14:textId="114FD4B1" w:rsidR="008F5085" w:rsidRPr="008F5085" w:rsidRDefault="008F5085" w:rsidP="008F5085">
      <w:pPr>
        <w:ind w:firstLine="284"/>
        <w:jc w:val="center"/>
        <w:rPr>
          <w:b/>
          <w:sz w:val="22"/>
          <w:szCs w:val="22"/>
        </w:rPr>
      </w:pPr>
      <w:r w:rsidRPr="008F5085">
        <w:rPr>
          <w:b/>
          <w:sz w:val="22"/>
          <w:szCs w:val="22"/>
        </w:rPr>
        <w:t>Figure 4: Simulation results for beam refinement for CDL-D</w:t>
      </w:r>
    </w:p>
    <w:p w14:paraId="14826037" w14:textId="77777777" w:rsidR="008F5085" w:rsidRDefault="008F5085" w:rsidP="00BA2A31">
      <w:pPr>
        <w:ind w:firstLine="284"/>
        <w:jc w:val="both"/>
        <w:rPr>
          <w:sz w:val="22"/>
          <w:szCs w:val="22"/>
        </w:rPr>
        <w:sectPr w:rsidR="008F5085" w:rsidSect="008F5085">
          <w:footnotePr>
            <w:numRestart w:val="eachSect"/>
          </w:footnotePr>
          <w:type w:val="continuous"/>
          <w:pgSz w:w="12240" w:h="15840" w:code="1"/>
          <w:pgMar w:top="1411" w:right="990" w:bottom="1138" w:left="1080" w:header="677" w:footer="562" w:gutter="0"/>
          <w:cols w:num="2" w:space="720"/>
          <w:docGrid w:linePitch="272"/>
        </w:sectPr>
      </w:pPr>
    </w:p>
    <w:p w14:paraId="641EAB8E" w14:textId="678329D9" w:rsidR="008F5085" w:rsidRDefault="008F5085" w:rsidP="00BA2A31">
      <w:pPr>
        <w:ind w:firstLine="284"/>
        <w:jc w:val="both"/>
        <w:rPr>
          <w:b/>
          <w:i/>
          <w:sz w:val="22"/>
          <w:szCs w:val="22"/>
        </w:rPr>
      </w:pPr>
      <w:r w:rsidRPr="008F5085">
        <w:rPr>
          <w:b/>
          <w:i/>
          <w:sz w:val="22"/>
          <w:szCs w:val="22"/>
        </w:rPr>
        <w:t>Proposal 1: to reduce downlink beam measurement overhead and latency, less than 1 symbol beam sweeping granularity should be supported.</w:t>
      </w:r>
    </w:p>
    <w:p w14:paraId="7BE1BC78" w14:textId="383B1807" w:rsidR="00A22C21" w:rsidRDefault="00A22C21" w:rsidP="00BA2A31">
      <w:pPr>
        <w:ind w:firstLine="284"/>
        <w:jc w:val="both"/>
        <w:rPr>
          <w:sz w:val="22"/>
          <w:szCs w:val="22"/>
        </w:rPr>
      </w:pPr>
      <w:r>
        <w:rPr>
          <w:sz w:val="22"/>
          <w:szCs w:val="22"/>
        </w:rPr>
        <w:t xml:space="preserve">In Rel-15, different gNB beams can be applied to different SSBs. For each SSB, UE can search a corresponding UE beam. However some SSB beams could be correlated, so that </w:t>
      </w:r>
      <w:r w:rsidR="00735A6A">
        <w:rPr>
          <w:sz w:val="22"/>
          <w:szCs w:val="22"/>
        </w:rPr>
        <w:t>the same UE beam or highly correlated UE beam could be used to receive those SSB beams. Then to save UE beam searching latency, one possible way is to apply a UE beam sweeping procedure for the SSBs with correlated beams. If UE can have some knowledge of correlation of the beams for some SSBs, the whole beam management latency could be reduced.</w:t>
      </w:r>
    </w:p>
    <w:p w14:paraId="41FB4920" w14:textId="4E159085" w:rsidR="00735A6A" w:rsidRDefault="00735A6A" w:rsidP="00BA2A31">
      <w:pPr>
        <w:ind w:firstLine="284"/>
        <w:jc w:val="both"/>
        <w:rPr>
          <w:sz w:val="22"/>
          <w:szCs w:val="22"/>
        </w:rPr>
      </w:pPr>
      <w:r>
        <w:rPr>
          <w:sz w:val="22"/>
          <w:szCs w:val="22"/>
        </w:rPr>
        <w:t>For example, given that 64 SSBs are configured and every 4 SSBs share correlated beams. In one SSB, a UE can search 3 UE beams for the symbols with PBCH and SSS. If there are totally 8 beams in UE side and the periodicity for SSB is 20ms, to search a good UE beam for each SSB, Table 1 shows the latency for UE beam searching.</w:t>
      </w:r>
    </w:p>
    <w:p w14:paraId="55DD32CC" w14:textId="72B193E9" w:rsidR="00735A6A" w:rsidRPr="008E60D0" w:rsidRDefault="00735A6A" w:rsidP="008E60D0">
      <w:pPr>
        <w:ind w:firstLine="284"/>
        <w:jc w:val="center"/>
        <w:rPr>
          <w:b/>
          <w:sz w:val="22"/>
          <w:szCs w:val="22"/>
        </w:rPr>
      </w:pPr>
      <w:r w:rsidRPr="008E60D0">
        <w:rPr>
          <w:b/>
          <w:sz w:val="22"/>
          <w:szCs w:val="22"/>
        </w:rPr>
        <w:t>Table 1: latency for UE beam searching for 64 SSBs with 8 UE beams</w:t>
      </w:r>
    </w:p>
    <w:tbl>
      <w:tblPr>
        <w:tblStyle w:val="GridTable4-Accent5"/>
        <w:tblW w:w="0" w:type="auto"/>
        <w:jc w:val="center"/>
        <w:tblLook w:val="04A0" w:firstRow="1" w:lastRow="0" w:firstColumn="1" w:lastColumn="0" w:noHBand="0" w:noVBand="1"/>
      </w:tblPr>
      <w:tblGrid>
        <w:gridCol w:w="2466"/>
        <w:gridCol w:w="4192"/>
      </w:tblGrid>
      <w:tr w:rsidR="00735A6A" w14:paraId="70820935" w14:textId="77777777" w:rsidTr="008E60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61B00B4C" w14:textId="720FC655" w:rsidR="00735A6A" w:rsidRDefault="00735A6A" w:rsidP="008E60D0">
            <w:pPr>
              <w:jc w:val="center"/>
              <w:rPr>
                <w:sz w:val="22"/>
                <w:szCs w:val="22"/>
              </w:rPr>
            </w:pPr>
            <w:r>
              <w:rPr>
                <w:sz w:val="22"/>
                <w:szCs w:val="22"/>
              </w:rPr>
              <w:t>Without SSB</w:t>
            </w:r>
            <w:r w:rsidR="008E60D0">
              <w:rPr>
                <w:sz w:val="22"/>
                <w:szCs w:val="22"/>
              </w:rPr>
              <w:t xml:space="preserve"> beam correlation information</w:t>
            </w:r>
          </w:p>
        </w:tc>
        <w:tc>
          <w:tcPr>
            <w:tcW w:w="4192" w:type="dxa"/>
          </w:tcPr>
          <w:p w14:paraId="39AE5866" w14:textId="016DBE03" w:rsidR="00735A6A" w:rsidRDefault="008E60D0" w:rsidP="008E60D0">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With SSB beam correlation information (4 SSBs share correlated beams)</w:t>
            </w:r>
          </w:p>
        </w:tc>
      </w:tr>
      <w:tr w:rsidR="00735A6A" w14:paraId="0A2579F7" w14:textId="77777777" w:rsidTr="008E60D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47A83362" w14:textId="6955728C" w:rsidR="00735A6A" w:rsidRPr="008E60D0" w:rsidRDefault="008E60D0" w:rsidP="008E60D0">
            <w:pPr>
              <w:jc w:val="center"/>
              <w:rPr>
                <w:b w:val="0"/>
                <w:sz w:val="22"/>
                <w:szCs w:val="22"/>
              </w:rPr>
            </w:pPr>
            <w:r w:rsidRPr="008E60D0">
              <w:rPr>
                <w:b w:val="0"/>
                <w:sz w:val="22"/>
                <w:szCs w:val="22"/>
              </w:rPr>
              <w:t>60ms</w:t>
            </w:r>
          </w:p>
        </w:tc>
        <w:tc>
          <w:tcPr>
            <w:tcW w:w="4192" w:type="dxa"/>
          </w:tcPr>
          <w:p w14:paraId="1AC81DA1" w14:textId="56D62069" w:rsidR="00735A6A" w:rsidRDefault="008E60D0" w:rsidP="008E60D0">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20ms</w:t>
            </w:r>
          </w:p>
        </w:tc>
      </w:tr>
    </w:tbl>
    <w:p w14:paraId="55AFC2EE" w14:textId="77777777" w:rsidR="00735A6A" w:rsidRDefault="00735A6A" w:rsidP="00BA2A31">
      <w:pPr>
        <w:ind w:firstLine="284"/>
        <w:jc w:val="both"/>
        <w:rPr>
          <w:sz w:val="22"/>
          <w:szCs w:val="22"/>
        </w:rPr>
      </w:pPr>
    </w:p>
    <w:p w14:paraId="17495B25" w14:textId="1320BA14" w:rsidR="008E60D0" w:rsidRDefault="008E60D0" w:rsidP="00BA2A31">
      <w:pPr>
        <w:ind w:firstLine="284"/>
        <w:jc w:val="both"/>
        <w:rPr>
          <w:sz w:val="22"/>
          <w:szCs w:val="22"/>
        </w:rPr>
      </w:pPr>
      <w:r>
        <w:rPr>
          <w:sz w:val="22"/>
          <w:szCs w:val="22"/>
        </w:rPr>
        <w:t>It can be observed that 66.7% latency can be reduced. Therefore some information on the correlation of SSB beams could be helpful for UE to reduce the beam searching latency.</w:t>
      </w:r>
    </w:p>
    <w:p w14:paraId="21F2AED4" w14:textId="77895CC4" w:rsidR="00735A6A" w:rsidRPr="008E60D0" w:rsidRDefault="008E60D0" w:rsidP="00BA2A31">
      <w:pPr>
        <w:ind w:firstLine="284"/>
        <w:jc w:val="both"/>
        <w:rPr>
          <w:b/>
          <w:i/>
          <w:sz w:val="22"/>
          <w:szCs w:val="22"/>
        </w:rPr>
      </w:pPr>
      <w:r w:rsidRPr="008E60D0">
        <w:rPr>
          <w:b/>
          <w:i/>
          <w:sz w:val="22"/>
          <w:szCs w:val="22"/>
        </w:rPr>
        <w:t>Proposal 2: To reduce UE beam searching latency, it should be supported that gNB could tell UE some information on the correlation of gNB beams for SSBs.</w:t>
      </w:r>
    </w:p>
    <w:p w14:paraId="2DE95235" w14:textId="2FF85236" w:rsidR="008F5085" w:rsidRDefault="008F5085" w:rsidP="008F5085">
      <w:pPr>
        <w:pStyle w:val="Heading2"/>
      </w:pPr>
      <w:r>
        <w:t>2.2 Uplink Beam Management</w:t>
      </w:r>
    </w:p>
    <w:p w14:paraId="6476B0F7" w14:textId="5DAA9789" w:rsidR="008F5085" w:rsidRDefault="008F5085" w:rsidP="00BA2A31">
      <w:pPr>
        <w:ind w:firstLine="284"/>
        <w:jc w:val="both"/>
        <w:rPr>
          <w:sz w:val="22"/>
          <w:szCs w:val="22"/>
        </w:rPr>
      </w:pPr>
      <w:r>
        <w:rPr>
          <w:sz w:val="22"/>
          <w:szCs w:val="22"/>
        </w:rPr>
        <w:t xml:space="preserve">In Rel-15, uplink beam indication has been specified, which could be based on SSB/CSI-RS/SRS. Table </w:t>
      </w:r>
      <w:r w:rsidR="008E60D0">
        <w:rPr>
          <w:sz w:val="22"/>
          <w:szCs w:val="22"/>
        </w:rPr>
        <w:t>2</w:t>
      </w:r>
      <w:r>
        <w:rPr>
          <w:sz w:val="22"/>
          <w:szCs w:val="22"/>
        </w:rPr>
        <w:t xml:space="preserve"> summarizes the beam indication operation for different uplink channels.</w:t>
      </w:r>
    </w:p>
    <w:p w14:paraId="24BC754E" w14:textId="2CC4967E" w:rsidR="008F5085" w:rsidRPr="000709C2" w:rsidRDefault="008E60D0" w:rsidP="000709C2">
      <w:pPr>
        <w:ind w:firstLine="284"/>
        <w:jc w:val="center"/>
        <w:rPr>
          <w:b/>
          <w:sz w:val="22"/>
          <w:szCs w:val="22"/>
        </w:rPr>
      </w:pPr>
      <w:r>
        <w:rPr>
          <w:b/>
          <w:sz w:val="22"/>
          <w:szCs w:val="22"/>
        </w:rPr>
        <w:t>Table 2</w:t>
      </w:r>
      <w:r w:rsidR="008F5085" w:rsidRPr="000709C2">
        <w:rPr>
          <w:b/>
          <w:sz w:val="22"/>
          <w:szCs w:val="22"/>
        </w:rPr>
        <w:t>: beam indication operation for different uplink channels</w:t>
      </w:r>
    </w:p>
    <w:tbl>
      <w:tblPr>
        <w:tblStyle w:val="GridTable4-Accent5"/>
        <w:tblW w:w="0" w:type="auto"/>
        <w:jc w:val="center"/>
        <w:tblLook w:val="04A0" w:firstRow="1" w:lastRow="0" w:firstColumn="1" w:lastColumn="0" w:noHBand="0" w:noVBand="1"/>
      </w:tblPr>
      <w:tblGrid>
        <w:gridCol w:w="1726"/>
        <w:gridCol w:w="4150"/>
      </w:tblGrid>
      <w:tr w:rsidR="008F5085" w14:paraId="0E227FB1" w14:textId="77777777" w:rsidTr="003C62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4CEB8284" w14:textId="6BBCAC38" w:rsidR="008F5085" w:rsidRDefault="008F5085" w:rsidP="000709C2">
            <w:pPr>
              <w:jc w:val="center"/>
              <w:rPr>
                <w:sz w:val="22"/>
                <w:szCs w:val="22"/>
              </w:rPr>
            </w:pPr>
            <w:r>
              <w:rPr>
                <w:sz w:val="22"/>
                <w:szCs w:val="22"/>
              </w:rPr>
              <w:t>Uplink Channel</w:t>
            </w:r>
          </w:p>
        </w:tc>
        <w:tc>
          <w:tcPr>
            <w:tcW w:w="4150" w:type="dxa"/>
          </w:tcPr>
          <w:p w14:paraId="01FAD0A2" w14:textId="47FD4CAF" w:rsidR="008F5085" w:rsidRDefault="008F5085" w:rsidP="000709C2">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Beam Indication Operation</w:t>
            </w:r>
          </w:p>
        </w:tc>
      </w:tr>
      <w:tr w:rsidR="008F5085" w14:paraId="3B458ABF"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5C895C8D" w14:textId="3055202F" w:rsidR="008F5085" w:rsidRDefault="000709C2" w:rsidP="000709C2">
            <w:pPr>
              <w:jc w:val="center"/>
              <w:rPr>
                <w:sz w:val="22"/>
                <w:szCs w:val="22"/>
              </w:rPr>
            </w:pPr>
            <w:r>
              <w:rPr>
                <w:sz w:val="22"/>
                <w:szCs w:val="22"/>
              </w:rPr>
              <w:t>PUSCH</w:t>
            </w:r>
          </w:p>
        </w:tc>
        <w:tc>
          <w:tcPr>
            <w:tcW w:w="4150" w:type="dxa"/>
          </w:tcPr>
          <w:p w14:paraId="1CB0875C" w14:textId="7F60F0B5" w:rsidR="008F5085"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SRI in DCI</w:t>
            </w:r>
          </w:p>
        </w:tc>
      </w:tr>
      <w:tr w:rsidR="008F5085" w14:paraId="189A7AE0" w14:textId="77777777" w:rsidTr="003C62C4">
        <w:trPr>
          <w:jc w:val="center"/>
        </w:trPr>
        <w:tc>
          <w:tcPr>
            <w:cnfStyle w:val="001000000000" w:firstRow="0" w:lastRow="0" w:firstColumn="1" w:lastColumn="0" w:oddVBand="0" w:evenVBand="0" w:oddHBand="0" w:evenHBand="0" w:firstRowFirstColumn="0" w:firstRowLastColumn="0" w:lastRowFirstColumn="0" w:lastRowLastColumn="0"/>
            <w:tcW w:w="1726" w:type="dxa"/>
          </w:tcPr>
          <w:p w14:paraId="75E88F4F" w14:textId="1FECB6C5" w:rsidR="008F5085" w:rsidRDefault="000709C2" w:rsidP="000709C2">
            <w:pPr>
              <w:jc w:val="center"/>
              <w:rPr>
                <w:sz w:val="22"/>
                <w:szCs w:val="22"/>
              </w:rPr>
            </w:pPr>
            <w:r>
              <w:rPr>
                <w:sz w:val="22"/>
                <w:szCs w:val="22"/>
              </w:rPr>
              <w:lastRenderedPageBreak/>
              <w:t>PUCCH</w:t>
            </w:r>
          </w:p>
        </w:tc>
        <w:tc>
          <w:tcPr>
            <w:tcW w:w="4150" w:type="dxa"/>
          </w:tcPr>
          <w:p w14:paraId="75CEC64D" w14:textId="3A22519E" w:rsidR="008F5085" w:rsidRDefault="000709C2" w:rsidP="000709C2">
            <w:pPr>
              <w:jc w:val="cente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RRC/RRC+MAC CE</w:t>
            </w:r>
          </w:p>
        </w:tc>
      </w:tr>
      <w:tr w:rsidR="008F5085" w14:paraId="0D2D6DD3" w14:textId="77777777" w:rsidTr="003C62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6" w:type="dxa"/>
          </w:tcPr>
          <w:p w14:paraId="7968A36F" w14:textId="572C6DAB" w:rsidR="008F5085" w:rsidRDefault="000709C2" w:rsidP="000709C2">
            <w:pPr>
              <w:jc w:val="center"/>
              <w:rPr>
                <w:sz w:val="22"/>
                <w:szCs w:val="22"/>
              </w:rPr>
            </w:pPr>
            <w:r>
              <w:rPr>
                <w:sz w:val="22"/>
                <w:szCs w:val="22"/>
              </w:rPr>
              <w:t>SRS</w:t>
            </w:r>
          </w:p>
        </w:tc>
        <w:tc>
          <w:tcPr>
            <w:tcW w:w="4150" w:type="dxa"/>
          </w:tcPr>
          <w:p w14:paraId="51A1FFC7" w14:textId="5F12F386"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Periodic SRS: RRC </w:t>
            </w:r>
          </w:p>
          <w:p w14:paraId="75153990" w14:textId="77777777"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Semi-persistent SRS: RRC/RRC+MAC CE</w:t>
            </w:r>
          </w:p>
          <w:p w14:paraId="3E52E524" w14:textId="65001629" w:rsidR="000709C2" w:rsidRDefault="000709C2" w:rsidP="000709C2">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Aperiodic SRS: RRC</w:t>
            </w:r>
          </w:p>
        </w:tc>
      </w:tr>
    </w:tbl>
    <w:p w14:paraId="40C4AA43" w14:textId="77777777" w:rsidR="008F5085" w:rsidRDefault="008F5085" w:rsidP="00BA2A31">
      <w:pPr>
        <w:ind w:firstLine="284"/>
        <w:jc w:val="both"/>
        <w:rPr>
          <w:sz w:val="22"/>
          <w:szCs w:val="22"/>
        </w:rPr>
      </w:pPr>
    </w:p>
    <w:p w14:paraId="44FF4FCE" w14:textId="0292F957" w:rsidR="000709C2" w:rsidRDefault="000709C2" w:rsidP="00BA2A31">
      <w:pPr>
        <w:ind w:firstLine="284"/>
        <w:jc w:val="both"/>
        <w:rPr>
          <w:sz w:val="22"/>
          <w:szCs w:val="22"/>
        </w:rPr>
      </w:pPr>
      <w:r>
        <w:rPr>
          <w:sz w:val="22"/>
          <w:szCs w:val="22"/>
        </w:rPr>
        <w:t xml:space="preserve">For PUSCH beam indication, although it is carried by DCI, the number of SRS resources could be limited. So one possible way is to update the beam for corresponding SRS. </w:t>
      </w:r>
      <w:r w:rsidR="005E5486">
        <w:rPr>
          <w:sz w:val="22"/>
          <w:szCs w:val="22"/>
        </w:rPr>
        <w:t xml:space="preserve">However the beam indication latency for SRS could be high – only RRC based beam indication can be used for periodic SRS and aperiodic SRS. To reduce the latency, one way is to define a lower layer signalling for periodic and aperiodic SRS beam indication. For example, similar to semi-persistent SRS, MAC CE can be used for periodic and aperiodic SRS beam indication. </w:t>
      </w:r>
    </w:p>
    <w:p w14:paraId="5B7436F3" w14:textId="14C2939B" w:rsidR="005E5486" w:rsidRDefault="005E5486" w:rsidP="00BA2A31">
      <w:pPr>
        <w:ind w:firstLine="284"/>
        <w:jc w:val="both"/>
        <w:rPr>
          <w:sz w:val="22"/>
          <w:szCs w:val="22"/>
        </w:rPr>
      </w:pPr>
      <w:r>
        <w:rPr>
          <w:sz w:val="22"/>
          <w:szCs w:val="22"/>
        </w:rPr>
        <w:t>Another possible way is to configure more SRS resources for current transmission scheme. Then MAC CE can be used to down-select N SRS resources, and SRI from DCI could be used to select M SRS resources from N indicated SRS resources, where M is 1 for codebook based transmission scheme and M could be up to X for non-codebook based transmission scheme, and X denotes the maximum number of layers the UE supports. Therefore a lower layer signalling to down-select some SRIs could help to reduce the uplink beam indication latency.</w:t>
      </w:r>
    </w:p>
    <w:p w14:paraId="5ABAFA73" w14:textId="503F92D4" w:rsidR="005E5486" w:rsidRPr="00BD30E5" w:rsidRDefault="008E60D0" w:rsidP="00BA2A31">
      <w:pPr>
        <w:ind w:firstLine="284"/>
        <w:jc w:val="both"/>
        <w:rPr>
          <w:b/>
          <w:i/>
          <w:sz w:val="22"/>
          <w:szCs w:val="22"/>
        </w:rPr>
      </w:pPr>
      <w:r>
        <w:rPr>
          <w:b/>
          <w:i/>
          <w:sz w:val="22"/>
          <w:szCs w:val="22"/>
        </w:rPr>
        <w:t>Proposal 3</w:t>
      </w:r>
      <w:r w:rsidR="005E5486" w:rsidRPr="00BD30E5">
        <w:rPr>
          <w:b/>
          <w:i/>
          <w:sz w:val="22"/>
          <w:szCs w:val="22"/>
        </w:rPr>
        <w:t xml:space="preserve">: Lower layer signalling </w:t>
      </w:r>
      <w:r w:rsidR="00BD30E5" w:rsidRPr="00BD30E5">
        <w:rPr>
          <w:b/>
          <w:i/>
          <w:sz w:val="22"/>
          <w:szCs w:val="22"/>
        </w:rPr>
        <w:t xml:space="preserve">based </w:t>
      </w:r>
      <w:r w:rsidR="00F94967">
        <w:rPr>
          <w:b/>
          <w:i/>
          <w:sz w:val="22"/>
          <w:szCs w:val="22"/>
        </w:rPr>
        <w:t xml:space="preserve">uplink </w:t>
      </w:r>
      <w:r w:rsidR="00BD30E5" w:rsidRPr="00BD30E5">
        <w:rPr>
          <w:b/>
          <w:i/>
          <w:sz w:val="22"/>
          <w:szCs w:val="22"/>
        </w:rPr>
        <w:t xml:space="preserve">beam indication </w:t>
      </w:r>
      <w:r w:rsidR="005E5486" w:rsidRPr="00BD30E5">
        <w:rPr>
          <w:b/>
          <w:i/>
          <w:sz w:val="22"/>
          <w:szCs w:val="22"/>
        </w:rPr>
        <w:t xml:space="preserve">should be </w:t>
      </w:r>
      <w:r w:rsidR="00BD30E5" w:rsidRPr="00BD30E5">
        <w:rPr>
          <w:b/>
          <w:i/>
          <w:sz w:val="22"/>
          <w:szCs w:val="22"/>
        </w:rPr>
        <w:t>supported to reduce uplink beam management latency.</w:t>
      </w:r>
    </w:p>
    <w:p w14:paraId="186A5092" w14:textId="2037CC4D" w:rsidR="009656FA" w:rsidRDefault="00920E93" w:rsidP="009656FA">
      <w:pPr>
        <w:ind w:firstLine="284"/>
        <w:jc w:val="both"/>
        <w:rPr>
          <w:sz w:val="22"/>
          <w:szCs w:val="22"/>
        </w:rPr>
      </w:pPr>
      <w:r>
        <w:rPr>
          <w:sz w:val="22"/>
          <w:szCs w:val="22"/>
        </w:rPr>
        <w:t xml:space="preserve">In addition, there could be some emission from uplink beams. As shown in Figure 5, the side-lope of one beam may target to human body, which may not be able to meet emission safety requirement [2] [3]. Therefore the uplink beam indication should take emission safety into account. </w:t>
      </w:r>
      <w:r w:rsidR="00080C20">
        <w:rPr>
          <w:sz w:val="22"/>
          <w:szCs w:val="22"/>
        </w:rPr>
        <w:t xml:space="preserve">For SRS based uplink beam management, UE could apply the emission-safe beams to each SRS resources. While when gNB indicates a spatial relation info based on a SSB/CSI-RS, the beams that are no emission-safe should not be indicated or some transmission power reduction should be needed. As gNB has no information whether the beam is safe or not, </w:t>
      </w:r>
      <w:r w:rsidR="005D1F85">
        <w:rPr>
          <w:sz w:val="22"/>
          <w:szCs w:val="22"/>
        </w:rPr>
        <w:t>it</w:t>
      </w:r>
      <w:r w:rsidR="00080C20">
        <w:rPr>
          <w:sz w:val="22"/>
          <w:szCs w:val="22"/>
        </w:rPr>
        <w:t xml:space="preserve"> </w:t>
      </w:r>
      <w:r w:rsidR="005D1F85">
        <w:rPr>
          <w:sz w:val="22"/>
          <w:szCs w:val="22"/>
        </w:rPr>
        <w:t>could</w:t>
      </w:r>
      <w:r w:rsidR="00080C20">
        <w:rPr>
          <w:sz w:val="22"/>
          <w:szCs w:val="22"/>
        </w:rPr>
        <w:t xml:space="preserve"> be necessary</w:t>
      </w:r>
      <w:r w:rsidR="005D1F85">
        <w:rPr>
          <w:sz w:val="22"/>
          <w:szCs w:val="22"/>
        </w:rPr>
        <w:t xml:space="preserve"> that UE can report some information on emission-safety for a candidate uplink beam</w:t>
      </w:r>
      <w:r w:rsidR="00080C20">
        <w:rPr>
          <w:sz w:val="22"/>
          <w:szCs w:val="22"/>
        </w:rPr>
        <w:t>.</w:t>
      </w:r>
    </w:p>
    <w:p w14:paraId="3BBD3A95" w14:textId="70077E67" w:rsidR="00920E93" w:rsidRDefault="00920E93" w:rsidP="00080C20">
      <w:pPr>
        <w:ind w:firstLine="284"/>
        <w:jc w:val="center"/>
        <w:rPr>
          <w:sz w:val="22"/>
          <w:szCs w:val="22"/>
        </w:rPr>
      </w:pPr>
      <w:r>
        <w:object w:dxaOrig="10320" w:dyaOrig="6576" w14:anchorId="6720CA8D">
          <v:shape id="_x0000_i1027" type="#_x0000_t75" style="width:282.25pt;height:179.5pt" o:ole="">
            <v:imagedata r:id="rId20" o:title=""/>
          </v:shape>
          <o:OLEObject Type="Embed" ProgID="Visio.Drawing.15" ShapeID="_x0000_i1027" DrawAspect="Content" ObjectID="_1595318203" r:id="rId21"/>
        </w:object>
      </w:r>
    </w:p>
    <w:p w14:paraId="657D3B2C" w14:textId="3B9E4FE1" w:rsidR="00920E93" w:rsidRPr="00080C20" w:rsidRDefault="00920E93" w:rsidP="00080C20">
      <w:pPr>
        <w:ind w:firstLine="284"/>
        <w:jc w:val="center"/>
        <w:rPr>
          <w:b/>
          <w:sz w:val="22"/>
          <w:szCs w:val="22"/>
        </w:rPr>
      </w:pPr>
      <w:r w:rsidRPr="00080C20">
        <w:rPr>
          <w:b/>
          <w:sz w:val="22"/>
          <w:szCs w:val="22"/>
        </w:rPr>
        <w:t>Figure 5: Emission for an uplink beam</w:t>
      </w:r>
    </w:p>
    <w:p w14:paraId="6A8926EF" w14:textId="7B2E2CD6" w:rsidR="00920E93" w:rsidRPr="00080C20" w:rsidRDefault="00080C20" w:rsidP="009656FA">
      <w:pPr>
        <w:ind w:firstLine="284"/>
        <w:jc w:val="both"/>
        <w:rPr>
          <w:b/>
          <w:i/>
          <w:sz w:val="22"/>
          <w:szCs w:val="22"/>
        </w:rPr>
      </w:pPr>
      <w:r w:rsidRPr="00080C20">
        <w:rPr>
          <w:b/>
          <w:i/>
          <w:sz w:val="22"/>
          <w:szCs w:val="22"/>
        </w:rPr>
        <w:t xml:space="preserve">Proposal </w:t>
      </w:r>
      <w:r w:rsidR="008E60D0">
        <w:rPr>
          <w:b/>
          <w:i/>
          <w:sz w:val="22"/>
          <w:szCs w:val="22"/>
        </w:rPr>
        <w:t>4</w:t>
      </w:r>
      <w:r w:rsidRPr="00080C20">
        <w:rPr>
          <w:b/>
          <w:i/>
          <w:sz w:val="22"/>
          <w:szCs w:val="22"/>
        </w:rPr>
        <w:t>: The uplink beam indication should take emission-safety of a candidate beam into account, and it should supported that UE can report some information to gNB on emission-safety for an uplink beam.</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013E57A9"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D30E5">
        <w:rPr>
          <w:sz w:val="22"/>
          <w:szCs w:val="22"/>
          <w:lang w:eastAsia="zh-CN"/>
        </w:rPr>
        <w:t>beam management overhead and latency reduction</w:t>
      </w:r>
      <w:r>
        <w:rPr>
          <w:sz w:val="22"/>
          <w:szCs w:val="22"/>
          <w:lang w:eastAsia="zh-CN"/>
        </w:rPr>
        <w:t xml:space="preserve">. </w:t>
      </w:r>
      <w:r w:rsidR="00BF1A29">
        <w:rPr>
          <w:sz w:val="22"/>
          <w:szCs w:val="22"/>
          <w:lang w:eastAsia="zh-CN"/>
        </w:rPr>
        <w:t>From the discussion, we have achieved the following proposals.</w:t>
      </w:r>
    </w:p>
    <w:p w14:paraId="0443CE61" w14:textId="77777777" w:rsidR="00BD30E5" w:rsidRDefault="00BD30E5" w:rsidP="00BD30E5">
      <w:pPr>
        <w:ind w:firstLine="284"/>
        <w:jc w:val="both"/>
        <w:rPr>
          <w:b/>
          <w:i/>
          <w:sz w:val="22"/>
          <w:szCs w:val="22"/>
        </w:rPr>
      </w:pPr>
      <w:r w:rsidRPr="008F5085">
        <w:rPr>
          <w:b/>
          <w:i/>
          <w:sz w:val="22"/>
          <w:szCs w:val="22"/>
        </w:rPr>
        <w:t>Proposal 1: to reduce downlink beam measurement overhead and latency, less than 1 symbol beam sweeping granularity should be supported.</w:t>
      </w:r>
    </w:p>
    <w:p w14:paraId="6043FA34" w14:textId="4F58D9EE" w:rsidR="008E60D0" w:rsidRPr="008F5085" w:rsidRDefault="008E60D0" w:rsidP="00BD30E5">
      <w:pPr>
        <w:ind w:firstLine="284"/>
        <w:jc w:val="both"/>
        <w:rPr>
          <w:b/>
          <w:i/>
          <w:sz w:val="22"/>
          <w:szCs w:val="22"/>
        </w:rPr>
      </w:pPr>
      <w:r w:rsidRPr="008E60D0">
        <w:rPr>
          <w:b/>
          <w:i/>
          <w:sz w:val="22"/>
          <w:szCs w:val="22"/>
        </w:rPr>
        <w:t>Proposal 2: To reduce UE beam searching latency, it should be supported that gNB could tell UE some information on the correlation of gNB beams for SSBs.</w:t>
      </w:r>
    </w:p>
    <w:p w14:paraId="1C0248BB" w14:textId="08508356" w:rsidR="00BD30E5" w:rsidRDefault="008E60D0" w:rsidP="00BD30E5">
      <w:pPr>
        <w:ind w:firstLine="284"/>
        <w:jc w:val="both"/>
        <w:rPr>
          <w:b/>
          <w:i/>
          <w:sz w:val="22"/>
          <w:szCs w:val="22"/>
        </w:rPr>
      </w:pPr>
      <w:r>
        <w:rPr>
          <w:b/>
          <w:i/>
          <w:sz w:val="22"/>
          <w:szCs w:val="22"/>
        </w:rPr>
        <w:t>Proposal 3</w:t>
      </w:r>
      <w:r w:rsidR="00BD30E5" w:rsidRPr="00BD30E5">
        <w:rPr>
          <w:b/>
          <w:i/>
          <w:sz w:val="22"/>
          <w:szCs w:val="22"/>
        </w:rPr>
        <w:t xml:space="preserve">: Lower layer signalling based </w:t>
      </w:r>
      <w:r w:rsidR="00F94967">
        <w:rPr>
          <w:b/>
          <w:i/>
          <w:sz w:val="22"/>
          <w:szCs w:val="22"/>
        </w:rPr>
        <w:t xml:space="preserve">uplink </w:t>
      </w:r>
      <w:r w:rsidR="00BD30E5" w:rsidRPr="00BD30E5">
        <w:rPr>
          <w:b/>
          <w:i/>
          <w:sz w:val="22"/>
          <w:szCs w:val="22"/>
        </w:rPr>
        <w:t>beam indication should be supported to reduce uplink beam management latency.</w:t>
      </w:r>
    </w:p>
    <w:p w14:paraId="490B1060" w14:textId="72EB116E" w:rsidR="00080C20" w:rsidRPr="00BD30E5" w:rsidRDefault="008E60D0" w:rsidP="00BD30E5">
      <w:pPr>
        <w:ind w:firstLine="284"/>
        <w:jc w:val="both"/>
        <w:rPr>
          <w:b/>
          <w:i/>
          <w:sz w:val="22"/>
          <w:szCs w:val="22"/>
        </w:rPr>
      </w:pPr>
      <w:r>
        <w:rPr>
          <w:b/>
          <w:i/>
          <w:sz w:val="22"/>
          <w:szCs w:val="22"/>
        </w:rPr>
        <w:t>Proposal 4</w:t>
      </w:r>
      <w:r w:rsidR="00080C20" w:rsidRPr="00080C20">
        <w:rPr>
          <w:b/>
          <w:i/>
          <w:sz w:val="22"/>
          <w:szCs w:val="22"/>
        </w:rPr>
        <w:t>: The uplink beam indication should take emission-safety of a candidate beam into account, and it should supported that UE can report some information to gNB on emission-safety for an uplink beam.</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02F9D65A" w:rsidR="003D2F94" w:rsidRDefault="00A12C57" w:rsidP="00A12C57">
      <w:pPr>
        <w:numPr>
          <w:ilvl w:val="0"/>
          <w:numId w:val="2"/>
        </w:numPr>
        <w:rPr>
          <w:sz w:val="22"/>
          <w:szCs w:val="22"/>
          <w:lang w:val="en-US" w:eastAsia="zh-CN"/>
        </w:rPr>
      </w:pPr>
      <w:r>
        <w:rPr>
          <w:sz w:val="22"/>
          <w:szCs w:val="22"/>
          <w:lang w:val="en-US" w:eastAsia="zh-CN"/>
        </w:rPr>
        <w:t>RP-18145</w:t>
      </w:r>
      <w:r w:rsidR="001D32E8">
        <w:rPr>
          <w:sz w:val="22"/>
          <w:szCs w:val="22"/>
          <w:lang w:val="en-US" w:eastAsia="zh-CN"/>
        </w:rPr>
        <w:t xml:space="preserve">3. </w:t>
      </w:r>
      <w:r w:rsidRPr="00A12C57">
        <w:rPr>
          <w:sz w:val="22"/>
          <w:szCs w:val="22"/>
          <w:lang w:val="en-US" w:eastAsia="zh-CN"/>
        </w:rPr>
        <w:t>WI Proposal on NR MIMO Enhancements</w:t>
      </w:r>
      <w:r w:rsidR="001D32E8">
        <w:rPr>
          <w:sz w:val="22"/>
          <w:szCs w:val="22"/>
          <w:lang w:val="en-US" w:eastAsia="zh-CN"/>
        </w:rPr>
        <w:t xml:space="preserve">. </w:t>
      </w:r>
      <w:r>
        <w:rPr>
          <w:sz w:val="22"/>
          <w:szCs w:val="22"/>
          <w:lang w:val="en-US" w:eastAsia="zh-CN"/>
        </w:rPr>
        <w:t>Samsung</w:t>
      </w:r>
    </w:p>
    <w:p w14:paraId="2DC0A62E" w14:textId="53441E60" w:rsidR="00920E93" w:rsidRDefault="00920E93" w:rsidP="00920E93">
      <w:pPr>
        <w:numPr>
          <w:ilvl w:val="0"/>
          <w:numId w:val="2"/>
        </w:numPr>
        <w:rPr>
          <w:sz w:val="22"/>
          <w:szCs w:val="22"/>
          <w:lang w:val="en-US" w:eastAsia="zh-CN"/>
        </w:rPr>
      </w:pPr>
      <w:r>
        <w:rPr>
          <w:sz w:val="22"/>
          <w:szCs w:val="22"/>
          <w:lang w:val="en-US" w:eastAsia="zh-CN"/>
        </w:rPr>
        <w:t>FCC 16-89.</w:t>
      </w:r>
      <w:r w:rsidRPr="00920E93">
        <w:rPr>
          <w:sz w:val="22"/>
          <w:szCs w:val="22"/>
          <w:lang w:val="en-US" w:eastAsia="zh-CN"/>
        </w:rPr>
        <w:t xml:space="preserve"> </w:t>
      </w:r>
      <w:r>
        <w:rPr>
          <w:sz w:val="22"/>
          <w:szCs w:val="22"/>
          <w:lang w:val="en-US" w:eastAsia="zh-CN"/>
        </w:rPr>
        <w:t>M</w:t>
      </w:r>
      <w:r w:rsidRPr="00920E93">
        <w:rPr>
          <w:sz w:val="22"/>
          <w:szCs w:val="22"/>
          <w:lang w:val="en-US" w:eastAsia="zh-CN"/>
        </w:rPr>
        <w:t>ax EIRP for mobile and transportable stations</w:t>
      </w:r>
    </w:p>
    <w:p w14:paraId="774E306C" w14:textId="1112C7B3" w:rsidR="00920E93" w:rsidRDefault="00920E93" w:rsidP="00920E93">
      <w:pPr>
        <w:numPr>
          <w:ilvl w:val="0"/>
          <w:numId w:val="2"/>
        </w:numPr>
        <w:rPr>
          <w:sz w:val="22"/>
          <w:szCs w:val="22"/>
          <w:lang w:val="en-US" w:eastAsia="zh-CN"/>
        </w:rPr>
      </w:pPr>
      <w:r w:rsidRPr="00920E93">
        <w:rPr>
          <w:sz w:val="22"/>
          <w:szCs w:val="22"/>
          <w:lang w:val="en-US" w:eastAsia="zh-CN"/>
        </w:rPr>
        <w:t>FCC 47 CFR 1.1310</w:t>
      </w:r>
      <w:r>
        <w:rPr>
          <w:sz w:val="22"/>
          <w:szCs w:val="22"/>
          <w:lang w:val="en-US" w:eastAsia="zh-CN"/>
        </w:rPr>
        <w:t>. Radio frequency radiation exposure limits</w:t>
      </w:r>
    </w:p>
    <w:p w14:paraId="6FD3ABF2" w14:textId="40A08D12" w:rsidR="006804EA" w:rsidRPr="006804EA" w:rsidRDefault="006804EA" w:rsidP="006804EA">
      <w:pPr>
        <w:pStyle w:val="Heading1"/>
        <w:pBdr>
          <w:top w:val="single" w:sz="12" w:space="4" w:color="auto"/>
        </w:pBdr>
        <w:ind w:left="0" w:firstLine="0"/>
        <w:rPr>
          <w:rFonts w:cs="Arial"/>
          <w:lang w:val="en-US"/>
        </w:rPr>
      </w:pPr>
      <w:r w:rsidRPr="006804EA">
        <w:rPr>
          <w:rFonts w:cs="Arial"/>
          <w:lang w:val="en-US"/>
        </w:rPr>
        <w:t>Appendix – Simulation Assumption</w:t>
      </w:r>
    </w:p>
    <w:p w14:paraId="7DDEDE61" w14:textId="7E9E4327" w:rsidR="006804EA" w:rsidRPr="00961384" w:rsidRDefault="006804EA" w:rsidP="006804EA">
      <w:pPr>
        <w:ind w:firstLine="284"/>
        <w:jc w:val="center"/>
        <w:rPr>
          <w:b/>
          <w:sz w:val="22"/>
          <w:szCs w:val="22"/>
          <w:lang w:eastAsia="zh-CN"/>
        </w:rPr>
      </w:pPr>
      <w:r w:rsidRPr="00961384">
        <w:rPr>
          <w:b/>
          <w:sz w:val="22"/>
          <w:szCs w:val="22"/>
          <w:lang w:eastAsia="zh-CN"/>
        </w:rPr>
        <w:t>Table A-1: Simulation Assumption</w:t>
      </w:r>
      <w:r>
        <w:rPr>
          <w:b/>
          <w:sz w:val="22"/>
          <w:szCs w:val="22"/>
          <w:lang w:eastAsia="zh-CN"/>
        </w:rPr>
        <w:t xml:space="preserve"> </w:t>
      </w:r>
    </w:p>
    <w:tbl>
      <w:tblPr>
        <w:tblStyle w:val="GridTable4-Accent5"/>
        <w:tblW w:w="0" w:type="auto"/>
        <w:jc w:val="center"/>
        <w:tblLook w:val="04A0" w:firstRow="1" w:lastRow="0" w:firstColumn="1" w:lastColumn="0" w:noHBand="0" w:noVBand="1"/>
      </w:tblPr>
      <w:tblGrid>
        <w:gridCol w:w="3041"/>
        <w:gridCol w:w="3729"/>
      </w:tblGrid>
      <w:tr w:rsidR="006804EA" w14:paraId="76E06583" w14:textId="77777777" w:rsidTr="005C61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A063BA7" w14:textId="77777777" w:rsidR="006804EA" w:rsidRDefault="006804EA" w:rsidP="005C61BD">
            <w:pPr>
              <w:rPr>
                <w:lang w:val="en-US" w:eastAsia="zh-CN"/>
              </w:rPr>
            </w:pPr>
            <w:r>
              <w:rPr>
                <w:rFonts w:hint="eastAsia"/>
                <w:lang w:val="en-US" w:eastAsia="zh-CN"/>
              </w:rPr>
              <w:t>Parameter</w:t>
            </w:r>
          </w:p>
        </w:tc>
        <w:tc>
          <w:tcPr>
            <w:tcW w:w="3729" w:type="dxa"/>
          </w:tcPr>
          <w:p w14:paraId="0C2B5ECC" w14:textId="77777777" w:rsidR="006804EA" w:rsidRDefault="006804EA" w:rsidP="005C61BD">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6804EA" w14:paraId="261C04FA" w14:textId="77777777" w:rsidTr="005C61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A355A4" w14:textId="77777777" w:rsidR="006804EA" w:rsidRDefault="006804EA" w:rsidP="005C61BD">
            <w:pPr>
              <w:rPr>
                <w:lang w:val="en-US" w:eastAsia="zh-CN"/>
              </w:rPr>
            </w:pPr>
            <w:r>
              <w:rPr>
                <w:rFonts w:hint="eastAsia"/>
                <w:lang w:val="en-US" w:eastAsia="zh-CN"/>
              </w:rPr>
              <w:t>Channel Model</w:t>
            </w:r>
          </w:p>
        </w:tc>
        <w:tc>
          <w:tcPr>
            <w:tcW w:w="3729" w:type="dxa"/>
          </w:tcPr>
          <w:p w14:paraId="2A194295" w14:textId="77777777" w:rsidR="006804EA" w:rsidRDefault="006804EA" w:rsidP="005C61BD">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6804EA" w14:paraId="212574C1" w14:textId="77777777" w:rsidTr="005C61B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BF7C32A" w14:textId="77777777" w:rsidR="006804EA" w:rsidRDefault="006804EA" w:rsidP="005C61BD">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0B06DBA8" w14:textId="77777777" w:rsidR="006804EA" w:rsidRDefault="006804EA" w:rsidP="005C61B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6804EA" w14:paraId="2209E756" w14:textId="77777777" w:rsidTr="005C61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4FCD6D9" w14:textId="77777777" w:rsidR="006804EA" w:rsidRDefault="006804EA" w:rsidP="005C61BD">
            <w:pPr>
              <w:rPr>
                <w:lang w:val="en-US" w:eastAsia="zh-CN"/>
              </w:rPr>
            </w:pPr>
            <w:r>
              <w:rPr>
                <w:rFonts w:hint="eastAsia"/>
                <w:lang w:val="en-US" w:eastAsia="zh-CN"/>
              </w:rPr>
              <w:t>Si</w:t>
            </w:r>
            <w:r>
              <w:rPr>
                <w:lang w:val="en-US" w:eastAsia="zh-CN"/>
              </w:rPr>
              <w:t>mulation bandwidth</w:t>
            </w:r>
          </w:p>
        </w:tc>
        <w:tc>
          <w:tcPr>
            <w:tcW w:w="3729" w:type="dxa"/>
          </w:tcPr>
          <w:p w14:paraId="62CB084A" w14:textId="77777777" w:rsidR="006804EA" w:rsidRDefault="006804EA" w:rsidP="005C61BD">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6804EA" w14:paraId="014B16C2" w14:textId="77777777" w:rsidTr="005C61B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0FC89A8" w14:textId="0D94387C" w:rsidR="006804EA" w:rsidRDefault="006804EA" w:rsidP="005C61BD">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2339F3CF" w14:textId="77777777" w:rsidR="006804EA" w:rsidRDefault="006804EA" w:rsidP="005C61B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6804EA" w14:paraId="7A56AEBC" w14:textId="77777777" w:rsidTr="005C61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AC88FCC" w14:textId="2F68C5DA" w:rsidR="006804EA" w:rsidRDefault="006804EA" w:rsidP="005C61BD">
            <w:pPr>
              <w:rPr>
                <w:lang w:val="en-US" w:eastAsia="zh-CN"/>
              </w:rPr>
            </w:pPr>
            <w:r>
              <w:rPr>
                <w:lang w:val="en-US" w:eastAsia="zh-CN"/>
              </w:rPr>
              <w:t>CSI-RS density</w:t>
            </w:r>
          </w:p>
        </w:tc>
        <w:tc>
          <w:tcPr>
            <w:tcW w:w="3729" w:type="dxa"/>
          </w:tcPr>
          <w:p w14:paraId="5B417C9E" w14:textId="31192EEE" w:rsidR="006804EA" w:rsidRDefault="006804EA" w:rsidP="005C61BD">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3 RE/RB</w:t>
            </w:r>
          </w:p>
        </w:tc>
      </w:tr>
      <w:tr w:rsidR="006804EA" w14:paraId="4E969E14" w14:textId="77777777" w:rsidTr="005C61B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A7A4D5E" w14:textId="471862D4" w:rsidR="006804EA" w:rsidRDefault="006804EA" w:rsidP="005C61BD">
            <w:pPr>
              <w:rPr>
                <w:lang w:val="en-US" w:eastAsia="zh-CN"/>
              </w:rPr>
            </w:pPr>
            <w:r>
              <w:rPr>
                <w:rFonts w:hint="eastAsia"/>
                <w:lang w:val="en-US" w:eastAsia="zh-CN"/>
              </w:rPr>
              <w:t>N</w:t>
            </w:r>
            <w:r>
              <w:rPr>
                <w:lang w:val="en-US" w:eastAsia="zh-CN"/>
              </w:rPr>
              <w:t xml:space="preserve">umber of sweeping beams </w:t>
            </w:r>
          </w:p>
        </w:tc>
        <w:tc>
          <w:tcPr>
            <w:tcW w:w="3729" w:type="dxa"/>
          </w:tcPr>
          <w:p w14:paraId="70F6FEB7" w14:textId="77777777" w:rsidR="006804EA" w:rsidRDefault="006804EA" w:rsidP="005C61B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w:t>
            </w:r>
          </w:p>
        </w:tc>
      </w:tr>
      <w:tr w:rsidR="006804EA" w14:paraId="09FA4943" w14:textId="77777777" w:rsidTr="005C61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33B38D1" w14:textId="77777777" w:rsidR="006804EA" w:rsidRDefault="006804EA" w:rsidP="005C61BD">
            <w:pPr>
              <w:rPr>
                <w:lang w:val="en-US" w:eastAsia="zh-CN"/>
              </w:rPr>
            </w:pPr>
            <w:r>
              <w:rPr>
                <w:lang w:val="en-US" w:eastAsia="zh-CN"/>
              </w:rPr>
              <w:t>gNB antenna structure</w:t>
            </w:r>
          </w:p>
        </w:tc>
        <w:tc>
          <w:tcPr>
            <w:tcW w:w="3729" w:type="dxa"/>
          </w:tcPr>
          <w:p w14:paraId="11FF4B59" w14:textId="77777777" w:rsidR="006804EA" w:rsidRDefault="006804EA" w:rsidP="005C61BD">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6804EA" w14:paraId="19CA3D4C" w14:textId="77777777" w:rsidTr="005C61B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1D95519" w14:textId="77777777" w:rsidR="006804EA" w:rsidRPr="003D6AC2" w:rsidRDefault="006804EA" w:rsidP="005C61BD">
            <w:pPr>
              <w:rPr>
                <w:lang w:val="en-US" w:eastAsia="zh-CN"/>
              </w:rPr>
            </w:pPr>
            <w:r>
              <w:rPr>
                <w:rFonts w:hint="eastAsia"/>
                <w:lang w:val="en-US" w:eastAsia="zh-CN"/>
              </w:rPr>
              <w:t>UE antenna structure</w:t>
            </w:r>
          </w:p>
        </w:tc>
        <w:tc>
          <w:tcPr>
            <w:tcW w:w="3729" w:type="dxa"/>
          </w:tcPr>
          <w:p w14:paraId="69A27E0A" w14:textId="77777777" w:rsidR="006804EA" w:rsidRDefault="006804EA" w:rsidP="005C61B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54183B1C" w14:textId="77777777" w:rsidR="006804EA" w:rsidRDefault="006804EA" w:rsidP="006804EA">
      <w:pPr>
        <w:rPr>
          <w:sz w:val="22"/>
          <w:szCs w:val="22"/>
          <w:lang w:val="en-US" w:eastAsia="zh-CN"/>
        </w:rPr>
      </w:pPr>
    </w:p>
    <w:sectPr w:rsidR="006804EA"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886FC5" w:rsidRDefault="00886FC5">
      <w:r>
        <w:separator/>
      </w:r>
    </w:p>
  </w:endnote>
  <w:endnote w:type="continuationSeparator" w:id="0">
    <w:p w14:paraId="071F1724" w14:textId="77777777" w:rsidR="00886FC5" w:rsidRDefault="0088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886FC5" w:rsidRDefault="00886FC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886FC5" w:rsidRDefault="00886FC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886FC5" w:rsidRDefault="00886FC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B2A1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2A1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886FC5" w:rsidRDefault="00886FC5">
      <w:r>
        <w:separator/>
      </w:r>
    </w:p>
  </w:footnote>
  <w:footnote w:type="continuationSeparator" w:id="0">
    <w:p w14:paraId="439D2973" w14:textId="77777777" w:rsidR="00886FC5" w:rsidRDefault="00886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886FC5" w:rsidRDefault="00886FC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3"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2"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A52BF48"/>
    <w:multiLevelType w:val="singleLevel"/>
    <w:tmpl w:val="5A52BF48"/>
    <w:lvl w:ilvl="0">
      <w:start w:val="1"/>
      <w:numFmt w:val="decimal"/>
      <w:suff w:val="nothing"/>
      <w:lvlText w:val="%1."/>
      <w:lvlJc w:val="left"/>
    </w:lvl>
  </w:abstractNum>
  <w:abstractNum w:abstractNumId="45"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60"/>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4"/>
  </w:num>
  <w:num w:numId="7">
    <w:abstractNumId w:val="51"/>
  </w:num>
  <w:num w:numId="8">
    <w:abstractNumId w:val="28"/>
  </w:num>
  <w:num w:numId="9">
    <w:abstractNumId w:val="14"/>
  </w:num>
  <w:num w:numId="10">
    <w:abstractNumId w:val="12"/>
  </w:num>
  <w:num w:numId="11">
    <w:abstractNumId w:val="35"/>
  </w:num>
  <w:num w:numId="12">
    <w:abstractNumId w:val="19"/>
  </w:num>
  <w:num w:numId="13">
    <w:abstractNumId w:val="30"/>
  </w:num>
  <w:num w:numId="14">
    <w:abstractNumId w:val="34"/>
  </w:num>
  <w:num w:numId="15">
    <w:abstractNumId w:val="36"/>
  </w:num>
  <w:num w:numId="16">
    <w:abstractNumId w:val="55"/>
  </w:num>
  <w:num w:numId="17">
    <w:abstractNumId w:val="53"/>
  </w:num>
  <w:num w:numId="18">
    <w:abstractNumId w:val="11"/>
  </w:num>
  <w:num w:numId="19">
    <w:abstractNumId w:val="27"/>
  </w:num>
  <w:num w:numId="20">
    <w:abstractNumId w:val="57"/>
  </w:num>
  <w:num w:numId="21">
    <w:abstractNumId w:val="1"/>
  </w:num>
  <w:num w:numId="22">
    <w:abstractNumId w:val="2"/>
  </w:num>
  <w:num w:numId="23">
    <w:abstractNumId w:val="17"/>
  </w:num>
  <w:num w:numId="24">
    <w:abstractNumId w:val="15"/>
  </w:num>
  <w:num w:numId="25">
    <w:abstractNumId w:val="49"/>
  </w:num>
  <w:num w:numId="26">
    <w:abstractNumId w:val="52"/>
  </w:num>
  <w:num w:numId="27">
    <w:abstractNumId w:val="6"/>
  </w:num>
  <w:num w:numId="28">
    <w:abstractNumId w:val="9"/>
  </w:num>
  <w:num w:numId="29">
    <w:abstractNumId w:val="40"/>
  </w:num>
  <w:num w:numId="30">
    <w:abstractNumId w:val="23"/>
  </w:num>
  <w:num w:numId="31">
    <w:abstractNumId w:val="33"/>
  </w:num>
  <w:num w:numId="32">
    <w:abstractNumId w:val="18"/>
  </w:num>
  <w:num w:numId="33">
    <w:abstractNumId w:val="58"/>
  </w:num>
  <w:num w:numId="34">
    <w:abstractNumId w:val="48"/>
  </w:num>
  <w:num w:numId="35">
    <w:abstractNumId w:val="3"/>
  </w:num>
  <w:num w:numId="36">
    <w:abstractNumId w:val="56"/>
  </w:num>
  <w:num w:numId="37">
    <w:abstractNumId w:val="13"/>
  </w:num>
  <w:num w:numId="38">
    <w:abstractNumId w:val="50"/>
  </w:num>
  <w:num w:numId="39">
    <w:abstractNumId w:val="47"/>
  </w:num>
  <w:num w:numId="40">
    <w:abstractNumId w:val="38"/>
  </w:num>
  <w:num w:numId="41">
    <w:abstractNumId w:val="31"/>
  </w:num>
  <w:num w:numId="42">
    <w:abstractNumId w:val="41"/>
  </w:num>
  <w:num w:numId="43">
    <w:abstractNumId w:val="42"/>
  </w:num>
  <w:num w:numId="44">
    <w:abstractNumId w:val="8"/>
  </w:num>
  <w:num w:numId="45">
    <w:abstractNumId w:val="45"/>
  </w:num>
  <w:num w:numId="46">
    <w:abstractNumId w:val="59"/>
  </w:num>
  <w:num w:numId="47">
    <w:abstractNumId w:val="46"/>
  </w:num>
  <w:num w:numId="48">
    <w:abstractNumId w:val="4"/>
  </w:num>
  <w:num w:numId="49">
    <w:abstractNumId w:val="25"/>
  </w:num>
  <w:num w:numId="50">
    <w:abstractNumId w:val="44"/>
  </w:num>
  <w:num w:numId="51">
    <w:abstractNumId w:val="16"/>
  </w:num>
  <w:num w:numId="52">
    <w:abstractNumId w:val="29"/>
  </w:num>
  <w:num w:numId="53">
    <w:abstractNumId w:val="7"/>
  </w:num>
  <w:num w:numId="54">
    <w:abstractNumId w:val="24"/>
  </w:num>
  <w:num w:numId="55">
    <w:abstractNumId w:val="37"/>
  </w:num>
  <w:num w:numId="56">
    <w:abstractNumId w:val="61"/>
  </w:num>
  <w:num w:numId="57">
    <w:abstractNumId w:val="43"/>
  </w:num>
  <w:num w:numId="58">
    <w:abstractNumId w:val="5"/>
  </w:num>
  <w:num w:numId="59">
    <w:abstractNumId w:val="39"/>
  </w:num>
  <w:num w:numId="60">
    <w:abstractNumId w:val="10"/>
  </w:num>
  <w:num w:numId="61">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C7764E-DC51-4E6D-8FB0-6D833788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1200</Words>
  <Characters>6106</Characters>
  <Application>Microsoft Office Word</Application>
  <DocSecurity>0</DocSecurity>
  <Lines>135</Lines>
  <Paragraphs>77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7255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11</cp:revision>
  <cp:lastPrinted>2011-11-09T07:49:00Z</cp:lastPrinted>
  <dcterms:created xsi:type="dcterms:W3CDTF">2018-07-24T06:48:00Z</dcterms:created>
  <dcterms:modified xsi:type="dcterms:W3CDTF">2018-08-09T03:10:00Z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2018-08-09 03:10:44Z</vt:lpwstr>
  </property>
  <property fmtid="{D5CDD505-2E9C-101B-9397-08002B2CF9AE}" pid="12" name="ContentTypeId">
    <vt:lpwstr>0x010100E7203326D341CE4C85D524438E4584D9</vt:lpwstr>
  </property>
  <property fmtid="{D5CDD505-2E9C-101B-9397-08002B2CF9AE}" pid="13" name="CTPClassification">
    <vt:lpwstr>CTP_IC</vt:lpwstr>
  </property>
</Properties>
</file>